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7C247" w14:textId="77777777" w:rsidR="00E75976" w:rsidRDefault="00E75976" w:rsidP="00E759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James RADCLYFF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37525DC" w14:textId="77777777" w:rsidR="00E75976" w:rsidRDefault="00E75976" w:rsidP="00E759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the King’s Hospice, London.</w:t>
      </w:r>
    </w:p>
    <w:p w14:paraId="703A63BA" w14:textId="77777777" w:rsidR="00E75976" w:rsidRDefault="00E75976" w:rsidP="00E75976">
      <w:pPr>
        <w:rPr>
          <w:rFonts w:ascii="Times New Roman" w:hAnsi="Times New Roman" w:cs="Times New Roman"/>
        </w:rPr>
      </w:pPr>
    </w:p>
    <w:p w14:paraId="0B10CBB0" w14:textId="77777777" w:rsidR="00E75976" w:rsidRDefault="00E75976" w:rsidP="00E75976">
      <w:pPr>
        <w:rPr>
          <w:rFonts w:ascii="Times New Roman" w:hAnsi="Times New Roman" w:cs="Times New Roman"/>
        </w:rPr>
      </w:pPr>
    </w:p>
    <w:p w14:paraId="1E62CED2" w14:textId="77777777" w:rsidR="00E75976" w:rsidRDefault="00E75976" w:rsidP="00E759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Chawry</w:t>
      </w:r>
      <w:proofErr w:type="spellEnd"/>
      <w:r>
        <w:rPr>
          <w:rFonts w:ascii="Times New Roman" w:hAnsi="Times New Roman" w:cs="Times New Roman"/>
        </w:rPr>
        <w:t xml:space="preserve"> of London, Alderman(q.v.), and his wife, Julia(q.v.),</w:t>
      </w:r>
    </w:p>
    <w:p w14:paraId="4FA50463" w14:textId="77777777" w:rsidR="00E75976" w:rsidRDefault="00E75976" w:rsidP="00E759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executors of William </w:t>
      </w:r>
      <w:proofErr w:type="spellStart"/>
      <w:r>
        <w:rPr>
          <w:rFonts w:ascii="Times New Roman" w:hAnsi="Times New Roman" w:cs="Times New Roman"/>
        </w:rPr>
        <w:t>Shosmyth</w:t>
      </w:r>
      <w:proofErr w:type="spellEnd"/>
      <w:r>
        <w:rPr>
          <w:rFonts w:ascii="Times New Roman" w:hAnsi="Times New Roman" w:cs="Times New Roman"/>
        </w:rPr>
        <w:t xml:space="preserve"> of London, skinner(q.v.), brought</w:t>
      </w:r>
    </w:p>
    <w:p w14:paraId="08A6295A" w14:textId="77777777" w:rsidR="00E75976" w:rsidRDefault="00E75976" w:rsidP="00E759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plaint of debt against him and Sir William Cheyney of Sheppey,</w:t>
      </w:r>
    </w:p>
    <w:p w14:paraId="698D1DEF" w14:textId="77777777" w:rsidR="00E75976" w:rsidRDefault="00E75976" w:rsidP="00E759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Kent(q.v.).</w:t>
      </w:r>
    </w:p>
    <w:p w14:paraId="65C25B86" w14:textId="77777777" w:rsidR="00E75976" w:rsidRDefault="00E75976" w:rsidP="00E759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C3E0DA0" w14:textId="77777777" w:rsidR="00E75976" w:rsidRDefault="00E75976" w:rsidP="00E75976">
      <w:pPr>
        <w:rPr>
          <w:rFonts w:ascii="Times New Roman" w:hAnsi="Times New Roman" w:cs="Times New Roman"/>
        </w:rPr>
      </w:pPr>
    </w:p>
    <w:p w14:paraId="239DAD2F" w14:textId="77777777" w:rsidR="00E75976" w:rsidRDefault="00E75976" w:rsidP="00E75976">
      <w:pPr>
        <w:rPr>
          <w:rFonts w:ascii="Times New Roman" w:hAnsi="Times New Roman" w:cs="Times New Roman"/>
        </w:rPr>
      </w:pPr>
    </w:p>
    <w:p w14:paraId="7309B9DD" w14:textId="77777777" w:rsidR="00E75976" w:rsidRDefault="00E75976" w:rsidP="00E759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January 2019</w:t>
      </w:r>
    </w:p>
    <w:p w14:paraId="4256B7D4" w14:textId="77777777" w:rsidR="006B2F86" w:rsidRPr="00E71FC3" w:rsidRDefault="00E759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A4585" w14:textId="77777777" w:rsidR="00E75976" w:rsidRDefault="00E75976" w:rsidP="00E71FC3">
      <w:r>
        <w:separator/>
      </w:r>
    </w:p>
  </w:endnote>
  <w:endnote w:type="continuationSeparator" w:id="0">
    <w:p w14:paraId="4F955FC5" w14:textId="77777777" w:rsidR="00E75976" w:rsidRDefault="00E7597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2E1E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70627" w14:textId="77777777" w:rsidR="00E75976" w:rsidRDefault="00E75976" w:rsidP="00E71FC3">
      <w:r>
        <w:separator/>
      </w:r>
    </w:p>
  </w:footnote>
  <w:footnote w:type="continuationSeparator" w:id="0">
    <w:p w14:paraId="7EDCBF93" w14:textId="77777777" w:rsidR="00E75976" w:rsidRDefault="00E7597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7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597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4B475"/>
  <w15:chartTrackingRefBased/>
  <w15:docId w15:val="{F0AE2A36-EB2F-43B0-86C9-3F3F5AEC1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97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759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2019-01-08T19:23:00Z</dcterms:created>
  <dcterms:modified xsi:type="dcterms:W3CDTF">2019-01-08T19:24:00Z</dcterms:modified>
</cp:coreProperties>
</file>